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5FB5" w14:textId="5772A795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r w:rsidR="00532937" w:rsidRPr="003C5549">
        <w:rPr>
          <w:rFonts w:cs="Arial"/>
          <w:b/>
          <w:bCs/>
          <w:sz w:val="24"/>
          <w:szCs w:val="24"/>
        </w:rPr>
        <w:t>WG</w:t>
      </w:r>
      <w:r w:rsidR="0053293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Meeting #11</w:t>
      </w:r>
      <w:r w:rsidR="00860E7F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991C05" w:rsidRPr="00991C05">
        <w:rPr>
          <w:b/>
          <w:i/>
          <w:noProof/>
          <w:sz w:val="28"/>
        </w:rPr>
        <w:t>R2-2206673</w:t>
      </w:r>
    </w:p>
    <w:p w14:paraId="6C366703" w14:textId="7CCC350E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532937">
        <w:rPr>
          <w:rFonts w:cs="Arial"/>
          <w:b/>
          <w:bCs/>
          <w:sz w:val="24"/>
          <w:szCs w:val="24"/>
        </w:rPr>
        <w:t>20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val="en-GB" w:eastAsia="zh-TW"/>
        </w:rPr>
      </w:pPr>
    </w:p>
    <w:p w14:paraId="0C6C13D0" w14:textId="5F665AA6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331939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>LS</w:t>
      </w:r>
      <w:r w:rsidR="00860E7F">
        <w:rPr>
          <w:rFonts w:ascii="Arial" w:hAnsi="Arial" w:cs="Arial"/>
          <w:b/>
          <w:sz w:val="22"/>
          <w:szCs w:val="22"/>
        </w:rPr>
        <w:t xml:space="preserve"> </w:t>
      </w:r>
      <w:r w:rsidR="00DA7E6E">
        <w:rPr>
          <w:rFonts w:ascii="Arial" w:hAnsi="Arial" w:cs="Arial"/>
          <w:b/>
          <w:sz w:val="22"/>
          <w:szCs w:val="22"/>
        </w:rPr>
        <w:t xml:space="preserve">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62313A06" w14:textId="253D8729" w:rsidR="00331939" w:rsidRPr="00B97703" w:rsidRDefault="00331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39">
        <w:rPr>
          <w:rFonts w:ascii="Arial" w:hAnsi="Arial" w:cs="Arial"/>
          <w:b/>
          <w:bCs/>
          <w:sz w:val="22"/>
          <w:szCs w:val="22"/>
        </w:rPr>
        <w:t>Response to:</w:t>
      </w:r>
      <w:r w:rsidRPr="00331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Flexible </w:t>
      </w:r>
      <w:r w:rsidRPr="00F43EAD">
        <w:rPr>
          <w:rFonts w:ascii="Arial" w:hAnsi="Arial" w:cs="Arial"/>
          <w:b/>
          <w:sz w:val="22"/>
          <w:szCs w:val="22"/>
        </w:rPr>
        <w:t>Global RAN Node ID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Pr="00331939">
        <w:rPr>
          <w:rFonts w:ascii="Arial" w:hAnsi="Arial" w:cs="Arial"/>
          <w:b/>
          <w:bCs/>
          <w:sz w:val="22"/>
          <w:szCs w:val="22"/>
        </w:rPr>
        <w:t>(R2-2206492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331939">
        <w:rPr>
          <w:rFonts w:ascii="Arial" w:hAnsi="Arial" w:cs="Arial"/>
          <w:b/>
          <w:bCs/>
          <w:sz w:val="22"/>
          <w:szCs w:val="22"/>
        </w:rPr>
        <w:t>R3-223883)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Pr="00991C05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</w:p>
    <w:p w14:paraId="783846FE" w14:textId="7EDF4EC8" w:rsidR="00B97703" w:rsidRPr="00991C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Source:</w:t>
      </w:r>
      <w:r w:rsidRPr="00991C05">
        <w:rPr>
          <w:rFonts w:ascii="Arial" w:hAnsi="Arial" w:cs="Arial"/>
          <w:b/>
          <w:sz w:val="22"/>
          <w:szCs w:val="22"/>
          <w:lang w:val="en-CA"/>
        </w:rPr>
        <w:tab/>
      </w:r>
      <w:r w:rsidR="00677228" w:rsidRPr="00991C05">
        <w:rPr>
          <w:rFonts w:ascii="Arial" w:hAnsi="Arial" w:cs="Arial"/>
          <w:b/>
          <w:sz w:val="22"/>
          <w:szCs w:val="22"/>
          <w:lang w:val="en-CA"/>
        </w:rPr>
        <w:t>RAN</w:t>
      </w:r>
      <w:r w:rsidR="00A80FF1" w:rsidRPr="00991C05">
        <w:rPr>
          <w:rFonts w:ascii="Arial" w:hAnsi="Arial" w:cs="Arial"/>
          <w:b/>
          <w:sz w:val="22"/>
          <w:szCs w:val="22"/>
          <w:lang w:val="en-CA"/>
        </w:rPr>
        <w:t>2</w:t>
      </w:r>
    </w:p>
    <w:p w14:paraId="2208879F" w14:textId="08B78653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To: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A7BA6" w:rsidRPr="00991C05">
        <w:rPr>
          <w:rFonts w:ascii="Arial" w:hAnsi="Arial" w:cs="Arial"/>
          <w:b/>
          <w:bCs/>
          <w:sz w:val="22"/>
          <w:szCs w:val="22"/>
          <w:lang w:val="en-CA"/>
        </w:rPr>
        <w:t>RAN</w:t>
      </w:r>
      <w:r w:rsidR="00A80FF1" w:rsidRPr="00991C05">
        <w:rPr>
          <w:rFonts w:ascii="Arial" w:hAnsi="Arial" w:cs="Arial"/>
          <w:b/>
          <w:bCs/>
          <w:sz w:val="22"/>
          <w:szCs w:val="22"/>
          <w:lang w:val="en-CA"/>
        </w:rPr>
        <w:t>3</w:t>
      </w:r>
    </w:p>
    <w:p w14:paraId="3C47904A" w14:textId="7312F164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5" w:name="OLE_LINK45"/>
      <w:bookmarkStart w:id="6" w:name="OLE_LINK46"/>
      <w:r w:rsidRPr="00991C05">
        <w:rPr>
          <w:rFonts w:ascii="Arial" w:hAnsi="Arial" w:cs="Arial"/>
          <w:b/>
          <w:sz w:val="22"/>
          <w:szCs w:val="22"/>
          <w:lang w:val="en-CA"/>
        </w:rPr>
        <w:t>Cc: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85BCC" w:rsidRPr="00991C05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bookmarkEnd w:id="5"/>
    <w:bookmarkEnd w:id="6"/>
    <w:p w14:paraId="20774332" w14:textId="77777777" w:rsidR="00B97703" w:rsidRPr="00991C05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A59A69D" w14:textId="187670EB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A80FF1">
        <w:rPr>
          <w:rFonts w:ascii="Arial" w:hAnsi="Arial" w:cs="Arial"/>
          <w:b/>
          <w:bCs/>
          <w:sz w:val="22"/>
          <w:szCs w:val="22"/>
        </w:rPr>
        <w:t>Ali Parichehreh</w:t>
      </w:r>
      <w:r w:rsidR="00A80FF1">
        <w:rPr>
          <w:rFonts w:ascii="Arial" w:hAnsi="Arial" w:cs="Arial"/>
          <w:b/>
          <w:bCs/>
          <w:sz w:val="22"/>
          <w:szCs w:val="22"/>
        </w:rPr>
        <w:tab/>
      </w:r>
    </w:p>
    <w:p w14:paraId="7C599984" w14:textId="2F77AD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A80FF1">
        <w:rPr>
          <w:rFonts w:ascii="Arial" w:hAnsi="Arial" w:cs="Arial"/>
          <w:b/>
          <w:bCs/>
          <w:sz w:val="22"/>
          <w:szCs w:val="22"/>
        </w:rPr>
        <w:t>Ali.Parichehreh</w:t>
      </w:r>
      <w:r w:rsidR="00677228">
        <w:rPr>
          <w:rFonts w:ascii="Arial" w:hAnsi="Arial" w:cs="Arial"/>
          <w:b/>
          <w:bCs/>
          <w:sz w:val="22"/>
          <w:szCs w:val="22"/>
        </w:rPr>
        <w:t>@Ericsson.com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24B66E07" w14:textId="77A372EA" w:rsidR="00A80FF1" w:rsidRDefault="00A80FF1" w:rsidP="00835DC1">
      <w:r>
        <w:t xml:space="preserve">In response to </w:t>
      </w:r>
      <w:r w:rsidR="00B01D8A">
        <w:t>RAN3</w:t>
      </w:r>
      <w:r>
        <w:t xml:space="preserve"> LS (</w:t>
      </w:r>
      <w:r w:rsidR="00B01D8A" w:rsidRPr="00B01D8A">
        <w:t>R2-2206492</w:t>
      </w:r>
      <w:r w:rsidR="00331939" w:rsidRPr="00331939">
        <w:t>/R3-223883</w:t>
      </w:r>
      <w:r>
        <w:t>)</w:t>
      </w:r>
      <w:r w:rsidR="009858A0">
        <w:t>,</w:t>
      </w:r>
      <w:r>
        <w:t xml:space="preserve"> </w:t>
      </w:r>
      <w:r w:rsidR="009858A0">
        <w:t xml:space="preserve">RAN2 </w:t>
      </w:r>
      <w:r>
        <w:t xml:space="preserve">would like to inform </w:t>
      </w:r>
      <w:r w:rsidR="00331939">
        <w:t xml:space="preserve">that </w:t>
      </w:r>
      <w:r>
        <w:t xml:space="preserve">RAN2 discussed the flexible </w:t>
      </w:r>
      <w:proofErr w:type="spellStart"/>
      <w:r>
        <w:t>gNB</w:t>
      </w:r>
      <w:proofErr w:type="spellEnd"/>
      <w:r>
        <w:t xml:space="preserve"> ID length issue and the </w:t>
      </w:r>
      <w:proofErr w:type="spellStart"/>
      <w:r>
        <w:t>gNB</w:t>
      </w:r>
      <w:proofErr w:type="spellEnd"/>
      <w:r>
        <w:t xml:space="preserve"> ID broadcast solution has been agreed with the following agreements. </w:t>
      </w:r>
    </w:p>
    <w:p w14:paraId="4BBA4188" w14:textId="77777777" w:rsidR="00B01D8A" w:rsidRDefault="00B01D8A" w:rsidP="00627FA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93"/>
      </w:pPr>
      <w:r>
        <w:t xml:space="preserve">Include </w:t>
      </w:r>
      <w:proofErr w:type="spellStart"/>
      <w:r>
        <w:t>gNB</w:t>
      </w:r>
      <w:proofErr w:type="spellEnd"/>
      <w:r>
        <w:t xml:space="preserve"> ID length in PLMN-</w:t>
      </w:r>
      <w:proofErr w:type="spellStart"/>
      <w:r>
        <w:t>IdentityInfoList</w:t>
      </w:r>
      <w:proofErr w:type="spellEnd"/>
      <w:r>
        <w:t xml:space="preserve"> IE in SIB1.</w:t>
      </w:r>
    </w:p>
    <w:p w14:paraId="4370EE93" w14:textId="77777777" w:rsidR="00B01D8A" w:rsidRDefault="00B01D8A" w:rsidP="00627FA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93"/>
      </w:pPr>
      <w:r>
        <w:t xml:space="preserve">As an optional UE feature, the network can configure the UE to include the </w:t>
      </w:r>
      <w:proofErr w:type="spellStart"/>
      <w:r>
        <w:t>gNB</w:t>
      </w:r>
      <w:proofErr w:type="spellEnd"/>
      <w:r>
        <w:t xml:space="preserve"> ID length in </w:t>
      </w:r>
      <w:proofErr w:type="spellStart"/>
      <w:r>
        <w:t>reportCGI</w:t>
      </w:r>
      <w:proofErr w:type="spellEnd"/>
      <w:r>
        <w:t xml:space="preserve"> measurement report.</w:t>
      </w:r>
    </w:p>
    <w:p w14:paraId="49F786D8" w14:textId="37FCF359" w:rsidR="00A80FF1" w:rsidRDefault="00A80FF1" w:rsidP="00835DC1"/>
    <w:p w14:paraId="7E105FDD" w14:textId="1E1FC9D6" w:rsidR="00A80FF1" w:rsidRDefault="00A80FF1" w:rsidP="00835DC1">
      <w:r>
        <w:t xml:space="preserve">Hence RAN3 can consider that RAN2 </w:t>
      </w:r>
      <w:r w:rsidR="00B834C5">
        <w:t xml:space="preserve">supports </w:t>
      </w:r>
      <w:r>
        <w:t>the</w:t>
      </w:r>
      <w:r w:rsidR="005132DE">
        <w:t xml:space="preserve"> broadcast and reporting of </w:t>
      </w:r>
      <w:proofErr w:type="spellStart"/>
      <w:r>
        <w:t>gNB</w:t>
      </w:r>
      <w:proofErr w:type="spellEnd"/>
      <w:r>
        <w:t xml:space="preserve"> ID length </w:t>
      </w:r>
      <w:r w:rsidR="00532937">
        <w:t>in</w:t>
      </w:r>
      <w:r w:rsidR="00CB1578">
        <w:t xml:space="preserve"> NR and LTE </w:t>
      </w:r>
      <w:r w:rsidR="005132DE">
        <w:t>in the relevant RA</w:t>
      </w:r>
      <w:r w:rsidR="00B834C5">
        <w:t>N</w:t>
      </w:r>
      <w:r w:rsidR="005132DE">
        <w:t>2 specifications in Rel</w:t>
      </w:r>
      <w:r w:rsidR="00425481">
        <w:t>-</w:t>
      </w:r>
      <w:r w:rsidR="005132DE">
        <w:t>17.</w:t>
      </w:r>
    </w:p>
    <w:p w14:paraId="6AE9C3F6" w14:textId="4C3A674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1D690D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</w:t>
      </w:r>
      <w:r w:rsidR="00860E7F">
        <w:rPr>
          <w:rFonts w:ascii="Arial" w:hAnsi="Arial" w:cs="Arial"/>
          <w:b/>
        </w:rPr>
        <w:t>3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1C3BCB5B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>RAN</w:t>
      </w:r>
      <w:r w:rsidR="00331939">
        <w:t>2 asks RAN3 to take the above into account</w:t>
      </w:r>
      <w:r w:rsidR="003C710B">
        <w:t>.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5F8B6B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</w:t>
      </w:r>
      <w:r w:rsidR="00AA482F">
        <w:rPr>
          <w:rFonts w:cs="Arial"/>
          <w:bCs/>
          <w:szCs w:val="36"/>
        </w:rPr>
        <w:t>2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6E973A78" w:rsidR="002F1940" w:rsidRPr="002F1940" w:rsidRDefault="0055381E" w:rsidP="002F1940">
      <w:r>
        <w:t>T</w:t>
      </w:r>
      <w:r w:rsidR="0064466A">
        <w:t xml:space="preserve">he upcoming </w:t>
      </w:r>
      <w:r>
        <w:t>RAN</w:t>
      </w:r>
      <w:r w:rsidR="00AA482F">
        <w:t>2</w:t>
      </w:r>
      <w:r w:rsidR="0064466A">
        <w:t xml:space="preserve"> meetings can be found in the </w:t>
      </w:r>
      <w:hyperlink r:id="rId11" w:anchor="/" w:history="1">
        <w:r w:rsidR="00964184" w:rsidRPr="00AA482F">
          <w:rPr>
            <w:rStyle w:val="Hyperlink"/>
          </w:rPr>
          <w:t>RAN</w:t>
        </w:r>
        <w:r w:rsidR="00AA482F">
          <w:rPr>
            <w:rStyle w:val="Hyperlink"/>
          </w:rPr>
          <w:t>2</w:t>
        </w:r>
        <w:r w:rsidR="0064466A" w:rsidRPr="00AA482F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93555" w14:textId="77777777" w:rsidR="009864A6" w:rsidRDefault="009864A6">
      <w:pPr>
        <w:spacing w:after="0"/>
      </w:pPr>
      <w:r>
        <w:separator/>
      </w:r>
    </w:p>
  </w:endnote>
  <w:endnote w:type="continuationSeparator" w:id="0">
    <w:p w14:paraId="5426E811" w14:textId="77777777" w:rsidR="009864A6" w:rsidRDefault="009864A6">
      <w:pPr>
        <w:spacing w:after="0"/>
      </w:pPr>
      <w:r>
        <w:continuationSeparator/>
      </w:r>
    </w:p>
  </w:endnote>
  <w:endnote w:type="continuationNotice" w:id="1">
    <w:p w14:paraId="1E107072" w14:textId="77777777" w:rsidR="009864A6" w:rsidRDefault="009864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743DC09" w:rsidR="009517BA" w:rsidRDefault="0095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942159C" w:rsidR="009517BA" w:rsidRDefault="0095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0663" w14:textId="77777777" w:rsidR="009864A6" w:rsidRDefault="009864A6">
      <w:pPr>
        <w:spacing w:after="0"/>
      </w:pPr>
      <w:r>
        <w:separator/>
      </w:r>
    </w:p>
  </w:footnote>
  <w:footnote w:type="continuationSeparator" w:id="0">
    <w:p w14:paraId="3320F762" w14:textId="77777777" w:rsidR="009864A6" w:rsidRDefault="009864A6">
      <w:pPr>
        <w:spacing w:after="0"/>
      </w:pPr>
      <w:r>
        <w:continuationSeparator/>
      </w:r>
    </w:p>
  </w:footnote>
  <w:footnote w:type="continuationNotice" w:id="1">
    <w:p w14:paraId="4D8F21C9" w14:textId="77777777" w:rsidR="009864A6" w:rsidRDefault="009864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2279048">
    <w:abstractNumId w:val="8"/>
  </w:num>
  <w:num w:numId="2" w16cid:durableId="860974423">
    <w:abstractNumId w:val="6"/>
  </w:num>
  <w:num w:numId="3" w16cid:durableId="138348408">
    <w:abstractNumId w:val="4"/>
  </w:num>
  <w:num w:numId="4" w16cid:durableId="486283477">
    <w:abstractNumId w:val="1"/>
  </w:num>
  <w:num w:numId="5" w16cid:durableId="624964284">
    <w:abstractNumId w:val="7"/>
  </w:num>
  <w:num w:numId="6" w16cid:durableId="2076779006">
    <w:abstractNumId w:val="5"/>
  </w:num>
  <w:num w:numId="7" w16cid:durableId="233199928">
    <w:abstractNumId w:val="0"/>
  </w:num>
  <w:num w:numId="8" w16cid:durableId="270433086">
    <w:abstractNumId w:val="9"/>
  </w:num>
  <w:num w:numId="9" w16cid:durableId="1535843287">
    <w:abstractNumId w:val="3"/>
  </w:num>
  <w:num w:numId="10" w16cid:durableId="165218259">
    <w:abstractNumId w:val="2"/>
  </w:num>
  <w:num w:numId="11" w16cid:durableId="182762269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D0F88"/>
    <w:rsid w:val="000F5F99"/>
    <w:rsid w:val="000F6242"/>
    <w:rsid w:val="00100EDA"/>
    <w:rsid w:val="001035F5"/>
    <w:rsid w:val="00104010"/>
    <w:rsid w:val="00105F79"/>
    <w:rsid w:val="0011737F"/>
    <w:rsid w:val="00134CA7"/>
    <w:rsid w:val="0014560E"/>
    <w:rsid w:val="001621FA"/>
    <w:rsid w:val="0016326A"/>
    <w:rsid w:val="00174922"/>
    <w:rsid w:val="001823EB"/>
    <w:rsid w:val="0019183E"/>
    <w:rsid w:val="001A1A71"/>
    <w:rsid w:val="001D28D4"/>
    <w:rsid w:val="001D66B0"/>
    <w:rsid w:val="001F490F"/>
    <w:rsid w:val="001F6A6F"/>
    <w:rsid w:val="00201801"/>
    <w:rsid w:val="00205C26"/>
    <w:rsid w:val="0021515D"/>
    <w:rsid w:val="002230BC"/>
    <w:rsid w:val="002256B6"/>
    <w:rsid w:val="00245857"/>
    <w:rsid w:val="0026515A"/>
    <w:rsid w:val="002805BA"/>
    <w:rsid w:val="00280855"/>
    <w:rsid w:val="002868BC"/>
    <w:rsid w:val="002B3BEC"/>
    <w:rsid w:val="002D5E02"/>
    <w:rsid w:val="002E1A0A"/>
    <w:rsid w:val="002E43EE"/>
    <w:rsid w:val="002E6B43"/>
    <w:rsid w:val="002F1940"/>
    <w:rsid w:val="002F3F75"/>
    <w:rsid w:val="002F4F13"/>
    <w:rsid w:val="00320CE1"/>
    <w:rsid w:val="003223FC"/>
    <w:rsid w:val="00331939"/>
    <w:rsid w:val="003530CA"/>
    <w:rsid w:val="00355B28"/>
    <w:rsid w:val="0035735A"/>
    <w:rsid w:val="00371751"/>
    <w:rsid w:val="003733CC"/>
    <w:rsid w:val="0038292A"/>
    <w:rsid w:val="00383545"/>
    <w:rsid w:val="00385BCC"/>
    <w:rsid w:val="0039683B"/>
    <w:rsid w:val="003A75D8"/>
    <w:rsid w:val="003A76AD"/>
    <w:rsid w:val="003C49E6"/>
    <w:rsid w:val="003C671C"/>
    <w:rsid w:val="003C710B"/>
    <w:rsid w:val="003D5560"/>
    <w:rsid w:val="003E0D47"/>
    <w:rsid w:val="003F0BD0"/>
    <w:rsid w:val="00401D76"/>
    <w:rsid w:val="00414460"/>
    <w:rsid w:val="00425481"/>
    <w:rsid w:val="00433500"/>
    <w:rsid w:val="00433F71"/>
    <w:rsid w:val="00440D43"/>
    <w:rsid w:val="004442D8"/>
    <w:rsid w:val="004564CF"/>
    <w:rsid w:val="004739ED"/>
    <w:rsid w:val="00475FDE"/>
    <w:rsid w:val="004A3221"/>
    <w:rsid w:val="004A41D3"/>
    <w:rsid w:val="004D0B5F"/>
    <w:rsid w:val="004E3939"/>
    <w:rsid w:val="004E3DA2"/>
    <w:rsid w:val="00502CA2"/>
    <w:rsid w:val="005132DE"/>
    <w:rsid w:val="00513921"/>
    <w:rsid w:val="00526B0D"/>
    <w:rsid w:val="00532937"/>
    <w:rsid w:val="00534A1C"/>
    <w:rsid w:val="00544730"/>
    <w:rsid w:val="0055381E"/>
    <w:rsid w:val="00561F7A"/>
    <w:rsid w:val="0057218F"/>
    <w:rsid w:val="0058100A"/>
    <w:rsid w:val="00596B95"/>
    <w:rsid w:val="005A0CF9"/>
    <w:rsid w:val="005A1F4D"/>
    <w:rsid w:val="005A2470"/>
    <w:rsid w:val="005C39F0"/>
    <w:rsid w:val="005D20D3"/>
    <w:rsid w:val="005D7466"/>
    <w:rsid w:val="005E13C2"/>
    <w:rsid w:val="005E440A"/>
    <w:rsid w:val="00612AE5"/>
    <w:rsid w:val="00612E6E"/>
    <w:rsid w:val="00627FAB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91954"/>
    <w:rsid w:val="006A5D64"/>
    <w:rsid w:val="006A712A"/>
    <w:rsid w:val="006A7F81"/>
    <w:rsid w:val="006D6A19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B7FB7"/>
    <w:rsid w:val="007D6D9C"/>
    <w:rsid w:val="007F4F92"/>
    <w:rsid w:val="007F7A06"/>
    <w:rsid w:val="007F7A97"/>
    <w:rsid w:val="0083168B"/>
    <w:rsid w:val="00835DC1"/>
    <w:rsid w:val="00841F19"/>
    <w:rsid w:val="0084770E"/>
    <w:rsid w:val="00852D26"/>
    <w:rsid w:val="00857C55"/>
    <w:rsid w:val="00860E7F"/>
    <w:rsid w:val="00864E84"/>
    <w:rsid w:val="008661B8"/>
    <w:rsid w:val="0087535D"/>
    <w:rsid w:val="0088049B"/>
    <w:rsid w:val="008860EC"/>
    <w:rsid w:val="00886847"/>
    <w:rsid w:val="00890915"/>
    <w:rsid w:val="008A1BC0"/>
    <w:rsid w:val="008B4A1E"/>
    <w:rsid w:val="008B4AC3"/>
    <w:rsid w:val="008C1F7A"/>
    <w:rsid w:val="008D772F"/>
    <w:rsid w:val="008F0DE3"/>
    <w:rsid w:val="009336CE"/>
    <w:rsid w:val="009517BA"/>
    <w:rsid w:val="00956AEB"/>
    <w:rsid w:val="00964184"/>
    <w:rsid w:val="00980D08"/>
    <w:rsid w:val="009858A0"/>
    <w:rsid w:val="009864A6"/>
    <w:rsid w:val="00991C05"/>
    <w:rsid w:val="0099764C"/>
    <w:rsid w:val="009A1EB4"/>
    <w:rsid w:val="009D1BF5"/>
    <w:rsid w:val="009D7260"/>
    <w:rsid w:val="009F7939"/>
    <w:rsid w:val="009F7ECE"/>
    <w:rsid w:val="00A16970"/>
    <w:rsid w:val="00A2151D"/>
    <w:rsid w:val="00A31831"/>
    <w:rsid w:val="00A50122"/>
    <w:rsid w:val="00A53FBD"/>
    <w:rsid w:val="00A554C4"/>
    <w:rsid w:val="00A80FF1"/>
    <w:rsid w:val="00A94F8D"/>
    <w:rsid w:val="00AA482F"/>
    <w:rsid w:val="00AB437C"/>
    <w:rsid w:val="00AB53DE"/>
    <w:rsid w:val="00AC4EA6"/>
    <w:rsid w:val="00AE243E"/>
    <w:rsid w:val="00AE47E9"/>
    <w:rsid w:val="00AE5290"/>
    <w:rsid w:val="00B01D8A"/>
    <w:rsid w:val="00B03DB1"/>
    <w:rsid w:val="00B1767D"/>
    <w:rsid w:val="00B34691"/>
    <w:rsid w:val="00B50943"/>
    <w:rsid w:val="00B61F2B"/>
    <w:rsid w:val="00B77C87"/>
    <w:rsid w:val="00B834C5"/>
    <w:rsid w:val="00B97703"/>
    <w:rsid w:val="00B97FD3"/>
    <w:rsid w:val="00BA4979"/>
    <w:rsid w:val="00BB3F85"/>
    <w:rsid w:val="00BC6D43"/>
    <w:rsid w:val="00BF240C"/>
    <w:rsid w:val="00BF7679"/>
    <w:rsid w:val="00C03466"/>
    <w:rsid w:val="00C06ADA"/>
    <w:rsid w:val="00C155E7"/>
    <w:rsid w:val="00C15BB9"/>
    <w:rsid w:val="00C430E7"/>
    <w:rsid w:val="00C658D0"/>
    <w:rsid w:val="00C65A99"/>
    <w:rsid w:val="00C77E45"/>
    <w:rsid w:val="00C92FD4"/>
    <w:rsid w:val="00CA66CD"/>
    <w:rsid w:val="00CB1578"/>
    <w:rsid w:val="00CB6263"/>
    <w:rsid w:val="00CC096B"/>
    <w:rsid w:val="00CC414B"/>
    <w:rsid w:val="00CE24F5"/>
    <w:rsid w:val="00CE39FE"/>
    <w:rsid w:val="00CF2707"/>
    <w:rsid w:val="00CF6087"/>
    <w:rsid w:val="00D057ED"/>
    <w:rsid w:val="00D13A73"/>
    <w:rsid w:val="00D15490"/>
    <w:rsid w:val="00D2049F"/>
    <w:rsid w:val="00D22542"/>
    <w:rsid w:val="00D22870"/>
    <w:rsid w:val="00D405A3"/>
    <w:rsid w:val="00D5197C"/>
    <w:rsid w:val="00D5262A"/>
    <w:rsid w:val="00D60BD2"/>
    <w:rsid w:val="00D61FBE"/>
    <w:rsid w:val="00D7447B"/>
    <w:rsid w:val="00D74496"/>
    <w:rsid w:val="00D7558B"/>
    <w:rsid w:val="00DA7E6E"/>
    <w:rsid w:val="00DB4644"/>
    <w:rsid w:val="00DC3349"/>
    <w:rsid w:val="00DC3F50"/>
    <w:rsid w:val="00DC428A"/>
    <w:rsid w:val="00DC5510"/>
    <w:rsid w:val="00DD52A5"/>
    <w:rsid w:val="00DE49E5"/>
    <w:rsid w:val="00DF21AC"/>
    <w:rsid w:val="00E12292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44696"/>
    <w:rsid w:val="00FA103F"/>
    <w:rsid w:val="00FB512E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993AA7"/>
  <w15:chartTrackingRefBased/>
  <w15:docId w15:val="{C1AF5A59-2C16-4D9D-8922-2ABCA2A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58D0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B01D8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0&amp;SubTB=380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C:\Users\acasati\Downloads\3gpp_70.dot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https://portal.3gpp.org/Home.aspx?tbid=380&amp;SubTB=380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Rapporteur_1</cp:lastModifiedBy>
  <cp:revision>2</cp:revision>
  <cp:lastPrinted>2002-04-23T16:10:00Z</cp:lastPrinted>
  <dcterms:created xsi:type="dcterms:W3CDTF">2022-05-19T19:12:00Z</dcterms:created>
  <dcterms:modified xsi:type="dcterms:W3CDTF">2022-05-19T19:12:00Z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